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3032C" w:rsidTr="0063032C" w14:paraId="6E26993D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32C" w:rsidRDefault="0063032C" w14:paraId="261EBCEA" w14:textId="1301709B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032C" w:rsidRDefault="0063032C" w14:paraId="0442271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63032C" w:rsidRDefault="0063032C" w14:paraId="78E34FA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63032C" w:rsidRDefault="0063032C" w14:paraId="4373F53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63032C" w:rsidRDefault="0063032C" w14:paraId="52930B5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63032C" w:rsidP="0063032C" w:rsidRDefault="0063032C" w14:paraId="59D19F70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63032C" w:rsidP="0063032C" w:rsidRDefault="0063032C" w14:paraId="59DE6347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63032C" w:rsidP="0063032C" w:rsidRDefault="0063032C" w14:paraId="4393819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St-2489/2019</w:t>
      </w:r>
    </w:p>
    <w:p w:rsidR="0063032C" w:rsidP="0063032C" w:rsidRDefault="0063032C" w14:paraId="0CDF8627" w14:textId="77777777">
      <w:pPr>
        <w:tabs>
          <w:tab w:val="left" w:pos="709"/>
        </w:tabs>
      </w:pPr>
      <w:r>
        <w:t xml:space="preserve"> </w:t>
      </w:r>
    </w:p>
    <w:p w:rsidR="0063032C" w:rsidP="0063032C" w:rsidRDefault="0063032C" w14:paraId="762A492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63032C" w:rsidP="0063032C" w:rsidRDefault="0063032C" w14:paraId="4F4545D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63032C" w:rsidP="0063032C" w:rsidRDefault="0063032C" w14:paraId="2F953FDE" w14:textId="77777777">
      <w:pPr>
        <w:tabs>
          <w:tab w:val="left" w:pos="709"/>
        </w:tabs>
      </w:pPr>
    </w:p>
    <w:p w:rsidR="0063032C" w:rsidP="0063032C" w:rsidRDefault="0063032C" w14:paraId="0BBFFDA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63032C" w:rsidP="0063032C" w:rsidRDefault="0063032C" w14:paraId="5F7350AD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63032C" w:rsidP="0063032C" w:rsidRDefault="0063032C" w14:paraId="65EAE898" w14:textId="77777777">
      <w:pPr>
        <w:tabs>
          <w:tab w:val="left" w:pos="709"/>
        </w:tabs>
      </w:pPr>
    </w:p>
    <w:p w:rsidR="0063032C" w:rsidP="0063032C" w:rsidRDefault="0063032C" w14:paraId="7FE9F0B2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63032C" w:rsidP="0063032C" w:rsidRDefault="0063032C" w14:paraId="4CC3E8EE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63032C" w:rsidP="0063032C" w:rsidRDefault="0063032C" w14:paraId="12CBCD80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3032C" w:rsidP="0063032C" w:rsidRDefault="0063032C" w14:paraId="2F977594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3032C" w:rsidP="0063032C" w:rsidRDefault="0063032C" w14:paraId="60866C94" w14:textId="77777777">
      <w:pPr>
        <w:tabs>
          <w:tab w:val="left" w:pos="709"/>
        </w:tabs>
      </w:pPr>
    </w:p>
    <w:p w:rsidR="0063032C" w:rsidP="0063032C" w:rsidRDefault="0063032C" w14:paraId="2000645A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63032C" w:rsidP="0063032C" w:rsidRDefault="0063032C" w14:paraId="4A168A77" w14:textId="77777777">
      <w:pPr>
        <w:tabs>
          <w:tab w:val="left" w:pos="709"/>
        </w:tabs>
        <w:jc w:val="both"/>
      </w:pPr>
    </w:p>
    <w:p w:rsidR="0063032C" w:rsidP="0063032C" w:rsidRDefault="0063032C" w14:paraId="5DCAD2CB" w14:textId="77777777">
      <w:pPr>
        <w:tabs>
          <w:tab w:val="left" w:pos="709"/>
        </w:tabs>
      </w:pPr>
      <w:r>
        <w:t xml:space="preserve"> </w:t>
      </w:r>
      <w:r>
        <w:tab/>
        <w:t>17. St-2489/2019</w:t>
      </w:r>
    </w:p>
    <w:p w:rsidR="0063032C" w:rsidP="0063032C" w:rsidRDefault="0063032C" w14:paraId="49058E3C" w14:textId="77777777">
      <w:pPr>
        <w:tabs>
          <w:tab w:val="left" w:pos="709"/>
        </w:tabs>
      </w:pPr>
    </w:p>
    <w:p w:rsidR="0063032C" w:rsidP="0063032C" w:rsidRDefault="0063032C" w14:paraId="752E817D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63032C" w:rsidP="0063032C" w:rsidRDefault="0063032C" w14:paraId="142A959E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63032C" w:rsidP="0063032C" w:rsidRDefault="0063032C" w14:paraId="40BA95F5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63032C" w:rsidP="0063032C" w:rsidRDefault="0063032C" w14:paraId="51179D63" w14:textId="77777777">
      <w:pPr>
        <w:tabs>
          <w:tab w:val="left" w:pos="709"/>
        </w:tabs>
        <w:jc w:val="both"/>
      </w:pPr>
    </w:p>
    <w:p w:rsidR="0063032C" w:rsidP="0063032C" w:rsidRDefault="0063032C" w14:paraId="11FDC073" w14:textId="77777777">
      <w:pPr>
        <w:tabs>
          <w:tab w:val="left" w:pos="709"/>
        </w:tabs>
        <w:jc w:val="both"/>
      </w:pPr>
      <w:r>
        <w:t xml:space="preserve">protiv </w:t>
      </w:r>
    </w:p>
    <w:p w:rsidR="0063032C" w:rsidP="0063032C" w:rsidRDefault="0063032C" w14:paraId="4ECCBB51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63032C" w:rsidP="0063032C" w:rsidRDefault="0063032C" w14:paraId="1F3AED77" w14:textId="77777777">
      <w:pPr>
        <w:tabs>
          <w:tab w:val="left" w:pos="709"/>
        </w:tabs>
        <w:ind w:left="708"/>
        <w:jc w:val="both"/>
      </w:pPr>
      <w:r>
        <w:tab/>
        <w:t>HALLO GOOD BUY d.o.o. za trgovinu i usluge, Zagreb, Samoborska cesta 145,</w:t>
      </w:r>
    </w:p>
    <w:p w:rsidR="0063032C" w:rsidP="0063032C" w:rsidRDefault="0063032C" w14:paraId="32B4BC4F" w14:textId="77777777">
      <w:pPr>
        <w:tabs>
          <w:tab w:val="left" w:pos="709"/>
        </w:tabs>
        <w:ind w:left="708"/>
        <w:jc w:val="both"/>
      </w:pPr>
      <w:r>
        <w:t>OIB: 39481260121</w:t>
      </w:r>
    </w:p>
    <w:p w:rsidR="0063032C" w:rsidP="0063032C" w:rsidRDefault="0063032C" w14:paraId="5AA8E084" w14:textId="77777777">
      <w:pPr>
        <w:tabs>
          <w:tab w:val="left" w:pos="709"/>
        </w:tabs>
        <w:ind w:left="708"/>
        <w:jc w:val="both"/>
      </w:pPr>
    </w:p>
    <w:p w:rsidR="0063032C" w:rsidP="0063032C" w:rsidRDefault="0063032C" w14:paraId="1BB9FC2D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63032C" w:rsidP="0063032C" w:rsidRDefault="0063032C" w14:paraId="490C041E" w14:textId="77777777">
      <w:pPr>
        <w:tabs>
          <w:tab w:val="left" w:pos="709"/>
        </w:tabs>
        <w:jc w:val="both"/>
      </w:pPr>
    </w:p>
    <w:p w:rsidR="0063032C" w:rsidP="0063032C" w:rsidRDefault="0063032C" w14:paraId="392B5D5C" w14:textId="3949AE59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63032C" w:rsidP="0063032C" w:rsidRDefault="0063032C" w14:paraId="4FA959D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3032C" w:rsidP="0063032C" w:rsidRDefault="0063032C" w14:paraId="2EE7F7D4" w14:textId="77777777">
      <w:pPr>
        <w:tabs>
          <w:tab w:val="left" w:pos="709"/>
        </w:tabs>
      </w:pPr>
    </w:p>
    <w:p w:rsidR="0063032C" w:rsidP="0063032C" w:rsidRDefault="0063032C" w14:paraId="141B436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63032C" w:rsidP="0063032C" w:rsidRDefault="0063032C" w14:paraId="74F49F06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3032C" w:rsidP="0063032C" w:rsidRDefault="0063032C" w14:paraId="6785B19F" w14:textId="77777777">
      <w:pPr>
        <w:tabs>
          <w:tab w:val="left" w:pos="709"/>
        </w:tabs>
      </w:pPr>
    </w:p>
    <w:p w:rsidR="0063032C" w:rsidP="0063032C" w:rsidRDefault="0063032C" w14:paraId="0EFC1820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067F342" w14:textId="0067F342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3032C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3032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3032C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3032C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3032C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3032C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63032C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3032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3032C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303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32C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32C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32C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32C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3032C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303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032C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87569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2489</izvorni_sadrzaj>
    <derivirana_varijabla naziv="DomainObject.Predmet.Broj_1">2489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listopada 2019.</izvorni_sadrzaj>
    <derivirana_varijabla naziv="DomainObject.Predmet.DatumIzradeOptuznogAkta_1">7. listopada 2019.</derivirana_varijabla>
  </DomainObject.Predmet.DatumIzradeOptuznogAkta>
  <DomainObject.Predmet.DatumIzradeOptuznogAktaFormated>
    <izvorni_sadrzaj>7.10.2019.</izvorni_sadrzaj>
    <derivirana_varijabla naziv="DomainObject.Predmet.DatumIzradeOptuznogAktaFormated_1">7.10.2019.</derivirana_varijabla>
  </DomainObject.Predmet.DatumIzradeOptuznogAktaFormated>
  <DomainObject.Predmet.DatumOsnivanja>
    <izvorni_sadrzaj>9. listopada 2019.</izvorni_sadrzaj>
    <derivirana_varijabla naziv="DomainObject.Predmet.DatumOsnivanja_1">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listopada 2019.</izvorni_sadrzaj>
    <derivirana_varijabla naziv="DomainObject.Predmet.DatumPrimitkaOptuznogAkta_1">7.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St-2489/2019</izvorni_sadrzaj>
    <derivirana_varijabla naziv="DomainObject.Predmet.OznakaBroj_1">St-2489/2019</derivirana_varijabla>
  </DomainObject.Predmet.OznakaBroj>
  <DomainObject.Predmet.OznakaBrojOptuznogAkta>
    <izvorni_sadrzaj>04-06-19-4330</izvorni_sadrzaj>
    <derivirana_varijabla naziv="DomainObject.Predmet.OznakaBrojOptuznogAkta_1">04-06-19-4330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HALLO GOOD BUY d.o.o. za trgovinu i usluge</izvorni_sadrzaj>
    <derivirana_varijabla naziv="DomainObject.Predmet.ProtustrankaFormated_1">  HALLO GOOD BUY d.o.o. za trgovinu i usluge</derivirana_varijabla>
  </DomainObject.Predmet.ProtustrankaFormated>
  <DomainObject.Predmet.ProtustrankaFormatedOIB>
    <izvorni_sadrzaj>  HALLO GOOD BUY d.o.o. za trgovinu i usluge, OIB 39481260121</izvorni_sadrzaj>
    <derivirana_varijabla naziv="DomainObject.Predmet.ProtustrankaFormatedOIB_1">  HALLO GOOD BUY d.o.o. za trgovinu i usluge, OIB 39481260121</derivirana_varijabla>
  </DomainObject.Predmet.ProtustrankaFormatedOIB>
  <DomainObject.Predmet.ProtustrankaFormatedWithAdress>
    <izvorni_sadrzaj> HALLO GOOD BUY d.o.o. za trgovinu i usluge, Samoborska cesta 145, 10000 Zagreb</izvorni_sadrzaj>
    <derivirana_varijabla naziv="DomainObject.Predmet.ProtustrankaFormatedWithAdress_1"> HALLO GOOD BUY d.o.o. za trgovinu i usluge, Samoborska cesta 145, 10000 Zagreb</derivirana_varijabla>
  </DomainObject.Predmet.ProtustrankaFormatedWithAdress>
  <DomainObject.Predmet.ProtustrankaFormatedWithAdressOIB>
    <izvorni_sadrzaj> HALLO GOOD BUY d.o.o. za trgovinu i usluge, OIB 39481260121, Samoborska cesta 145, 10000 Zagreb</izvorni_sadrzaj>
    <derivirana_varijabla naziv="DomainObject.Predmet.ProtustrankaFormatedWithAdressOIB_1"> HALLO GOOD BUY d.o.o. za trgovinu i usluge, OIB 39481260121, Samoborska cesta 145, 10000 Zagreb</derivirana_varijabla>
  </DomainObject.Predmet.ProtustrankaFormatedWithAdressOIB>
  <DomainObject.Predmet.ProtustrankaWithAdress>
    <izvorni_sadrzaj>HALLO GOOD BUY d.o.o. za trgovinu i usluge Samoborska cesta 145, 10000 Zagreb</izvorni_sadrzaj>
    <derivirana_varijabla naziv="DomainObject.Predmet.ProtustrankaWithAdress_1">HALLO GOOD BUY d.o.o. za trgovinu i usluge Samoborska cesta 145, 10000 Zagreb</derivirana_varijabla>
  </DomainObject.Predmet.ProtustrankaWithAdress>
  <DomainObject.Predmet.ProtustrankaWithAdressOIB>
    <izvorni_sadrzaj>HALLO GOOD BUY d.o.o. za trgovinu i usluge, OIB 39481260121, Samoborska cesta 145, 10000 Zagreb</izvorni_sadrzaj>
    <derivirana_varijabla naziv="DomainObject.Predmet.ProtustrankaWithAdressOIB_1">HALLO GOOD BUY d.o.o. za trgovinu i usluge, OIB 39481260121, Samoborska cesta 145, 10000 Zagreb</derivirana_varijabla>
  </DomainObject.Predmet.ProtustrankaWithAdressOIB>
  <DomainObject.Predmet.ProtustrankaNazivFormated>
    <izvorni_sadrzaj>HALLO GOOD BUY d.o.o. za trgovinu i usluge</izvorni_sadrzaj>
    <derivirana_varijabla naziv="DomainObject.Predmet.ProtustrankaNazivFormated_1">HALLO GOOD BUY d.o.o. za trgovinu i usluge</derivirana_varijabla>
  </DomainObject.Predmet.ProtustrankaNazivFormated>
  <DomainObject.Predmet.ProtustrankaNazivFormatedOIB>
    <izvorni_sadrzaj>HALLO GOOD BUY d.o.o. za trgovinu i usluge, OIB 39481260121</izvorni_sadrzaj>
    <derivirana_varijabla naziv="DomainObject.Predmet.ProtustrankaNazivFormatedOIB_1">HALLO GOOD BUY d.o.o. za trgovinu i usluge, OIB 39481260121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HALLO GOOD BUY d.o.o. za trgovinu i usluge</item>
    </izvorni_sadrzaj>
    <derivirana_varijabla naziv="DomainObject.Predmet.ProtuStrankaListFormated_1">
      <item>HALLO GOOD BUY d.o.o. za trgovinu i usluge</item>
    </derivirana_varijabla>
  </DomainObject.Predmet.ProtuStrankaListFormated>
  <DomainObject.Predmet.ProtuStrankaListFormatedOIB>
    <izvorni_sadrzaj>
      <item>HALLO GOOD BUY d.o.o. za trgovinu i usluge, OIB 39481260121</item>
    </izvorni_sadrzaj>
    <derivirana_varijabla naziv="DomainObject.Predmet.ProtuStrankaListFormatedOIB_1">
      <item>HALLO GOOD BUY d.o.o. za trgovinu i usluge, OIB 39481260121</item>
    </derivirana_varijabla>
  </DomainObject.Predmet.ProtuStrankaListFormatedOIB>
  <DomainObject.Predmet.ProtuStrankaListFormatedWithAdress>
    <izvorni_sadrzaj>
      <item>HALLO GOOD BUY d.o.o. za trgovinu i usluge, Samoborska cesta 145, 10000 Zagreb</item>
    </izvorni_sadrzaj>
    <derivirana_varijabla naziv="DomainObject.Predmet.ProtuStrankaListFormatedWithAdress_1">
      <item>HALLO GOOD BUY d.o.o. za trgovinu i usluge, Samoborska cesta 145, 10000 Zagreb</item>
    </derivirana_varijabla>
  </DomainObject.Predmet.ProtuStrankaListFormatedWithAdress>
  <DomainObject.Predmet.ProtuStrankaListFormatedWithAdressOIB>
    <izvorni_sadrzaj>
      <item>HALLO GOOD BUY d.o.o. za trgovinu i usluge, OIB 39481260121, Samoborska cesta 145, 10000 Zagreb</item>
    </izvorni_sadrzaj>
    <derivirana_varijabla naziv="DomainObject.Predmet.ProtuStrankaListFormatedWithAdressOIB_1">
      <item>HALLO GOOD BUY d.o.o. za trgovinu i usluge, OIB 39481260121, Samoborska cesta 145, 10000 Zagreb</item>
    </derivirana_varijabla>
  </DomainObject.Predmet.ProtuStrankaListFormatedWithAdressOIB>
  <DomainObject.Predmet.ProtuStrankaListNazivFormated>
    <izvorni_sadrzaj>
      <item>HALLO GOOD BUY d.o.o. za trgovinu i usluge</item>
    </izvorni_sadrzaj>
    <derivirana_varijabla naziv="DomainObject.Predmet.ProtuStrankaListNazivFormated_1">
      <item>HALLO GOOD BUY d.o.o. za trgovinu i usluge</item>
    </derivirana_varijabla>
  </DomainObject.Predmet.ProtuStrankaListNazivFormated>
  <DomainObject.Predmet.ProtuStrankaListNazivFormatedOIB>
    <izvorni_sadrzaj>
      <item>HALLO GOOD BUY d.o.o. za trgovinu i usluge, OIB 39481260121</item>
    </izvorni_sadrzaj>
    <derivirana_varijabla naziv="DomainObject.Predmet.ProtuStrankaListNazivFormatedOIB_1">
      <item>HALLO GOOD BUY d.o.o. za trgovinu i usluge, OIB 39481260121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HALLO GOOD BUY d.o.o. za trgovinu i usluge</izvorni_sadrzaj>
    <derivirana_varijabla naziv="DomainObject.Predmet.ProtustrankaIDrugi_1">HALLO GOOD BUY 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HALLO GOOD BUY d.o.o. za trgovinu i usluge, OIB 39481260121, Samoborska cesta 145, 10000 Zagreb</izvorni_sadrzaj>
    <derivirana_varijabla naziv="DomainObject.Predmet.ProtustrankaIDrugiAdressOIB_1">HALLO GOOD BUY d.o.o. za trgovinu i usluge, OIB 39481260121,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HALLO GOOD BUY d.o.o. za trgovinu i usluge</item>
      <item>Financijska agencija</item>
    </izvorni_sadrzaj>
    <derivirana_varijabla naziv="DomainObject.Predmet.SudioniciListNaziv_1">
      <item>HALLO GOOD BUY d.o.o. za trgovinu i usluge</item>
      <item>Financijska agencija</item>
    </derivirana_varijabla>
  </DomainObject.Predmet.SudioniciListNaziv>
  <DomainObject.Predmet.SudioniciListAdressOIB>
    <izvorni_sadrzaj>
      <item>HALLO GOOD BUY d.o.o. za trgovinu i usluge, OIB 39481260121, Samoborska cesta 145,10000 Zagreb</item>
      <item>Financijska agencija, OIB 85821130368, TRG SVIBANJSKIH ŽRTAVA 1995. 1,10000 Zagreb</item>
    </izvorni_sadrzaj>
    <derivirana_varijabla naziv="DomainObject.Predmet.SudioniciListAdressOIB_1">
      <item>HALLO GOOD BUY d.o.o. za trgovinu i usluge, OIB 39481260121, Samoborska cesta 145,10000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39481260121</item>
      <item>, OIB 85821130368</item>
    </izvorni_sadrzaj>
    <derivirana_varijabla naziv="DomainObject.Predmet.SudioniciListNazivOIB_1">
      <item>, OIB 39481260121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2019.</izvorni_sadrzaj>
    <derivirana_varijabla naziv="DomainObject.Predmet.DatumPocetkaProcesa_1">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144</properties:Words>
  <properties:Characters>842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